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A8745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7452">
              <w:rPr>
                <w:b/>
                <w:sz w:val="26"/>
                <w:szCs w:val="26"/>
                <w:lang w:val="en-US"/>
              </w:rPr>
              <w:t>203C_167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87452" w:rsidRDefault="002760E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A87452">
              <w:rPr>
                <w:b/>
                <w:sz w:val="26"/>
                <w:szCs w:val="26"/>
                <w:lang w:val="en-US"/>
              </w:rPr>
              <w:t>2123413</w:t>
            </w:r>
            <w:r w:rsidR="00C44B8B" w:rsidRPr="00A87452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2C1BE5" w:rsidRPr="002C1BE5">
        <w:rPr>
          <w:b/>
          <w:sz w:val="26"/>
          <w:szCs w:val="26"/>
        </w:rPr>
        <w:t>(</w:t>
      </w:r>
      <w:r w:rsidR="002760EC" w:rsidRPr="00191021">
        <w:rPr>
          <w:b/>
          <w:sz w:val="26"/>
          <w:szCs w:val="26"/>
        </w:rPr>
        <w:t>Кронштейн РА4 с хомутом Х7</w:t>
      </w:r>
      <w:r w:rsidR="002C1BE5" w:rsidRPr="002C1BE5">
        <w:rPr>
          <w:b/>
          <w:sz w:val="26"/>
          <w:szCs w:val="26"/>
        </w:rPr>
        <w:t>)</w:t>
      </w:r>
      <w:r w:rsidR="00C9224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92248">
        <w:rPr>
          <w:b/>
          <w:sz w:val="26"/>
          <w:szCs w:val="26"/>
          <w:u w:val="single"/>
        </w:rPr>
        <w:t>203</w:t>
      </w:r>
      <w:r w:rsidR="00F115B9" w:rsidRPr="00C92248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B77CE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91021">
        <w:rPr>
          <w:sz w:val="24"/>
          <w:szCs w:val="24"/>
        </w:rPr>
        <w:t xml:space="preserve"> </w:t>
      </w:r>
      <w:bookmarkStart w:id="1" w:name="Поле4"/>
      <w:r w:rsidR="00191021" w:rsidRPr="00191021">
        <w:rPr>
          <w:sz w:val="24"/>
          <w:szCs w:val="24"/>
        </w:rPr>
        <w:t>Т</w:t>
      </w:r>
      <w:r w:rsidR="002760EC" w:rsidRPr="00191021">
        <w:rPr>
          <w:sz w:val="24"/>
          <w:szCs w:val="24"/>
        </w:rPr>
        <w:t>ипов</w:t>
      </w:r>
      <w:r w:rsidR="00154C72">
        <w:rPr>
          <w:sz w:val="24"/>
          <w:szCs w:val="24"/>
        </w:rPr>
        <w:t>ых</w:t>
      </w:r>
      <w:r w:rsidR="002760EC" w:rsidRPr="00191021">
        <w:rPr>
          <w:sz w:val="24"/>
          <w:szCs w:val="24"/>
        </w:rPr>
        <w:t xml:space="preserve"> проект</w:t>
      </w:r>
      <w:r w:rsidR="00154C72">
        <w:rPr>
          <w:sz w:val="24"/>
          <w:szCs w:val="24"/>
        </w:rPr>
        <w:t>ов</w:t>
      </w:r>
      <w:r w:rsidR="002760EC" w:rsidRPr="00191021">
        <w:rPr>
          <w:sz w:val="24"/>
          <w:szCs w:val="24"/>
        </w:rPr>
        <w:t xml:space="preserve"> 3.407.1-143.8.6</w:t>
      </w:r>
      <w:r w:rsidR="00DC0145" w:rsidRPr="00191021">
        <w:rPr>
          <w:sz w:val="24"/>
          <w:szCs w:val="24"/>
        </w:rPr>
        <w:t>6</w:t>
      </w:r>
      <w:r w:rsidR="002760EC" w:rsidRPr="00191021">
        <w:rPr>
          <w:sz w:val="24"/>
          <w:szCs w:val="24"/>
        </w:rPr>
        <w:t>, 3.407.1-143.8.68</w:t>
      </w:r>
      <w:bookmarkEnd w:id="1"/>
      <w:r w:rsidR="00DB77CE" w:rsidRPr="00191021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92248" w:rsidRDefault="00C92248" w:rsidP="00C922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92248" w:rsidRDefault="00C92248" w:rsidP="00C9224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C92248" w:rsidRDefault="00C92248" w:rsidP="00C9224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C92248" w:rsidRDefault="00C92248" w:rsidP="00C9224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C92248" w:rsidRDefault="00C92248" w:rsidP="00C9224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92248" w:rsidRDefault="00C92248" w:rsidP="00C9224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92248" w:rsidRDefault="00C92248" w:rsidP="00C9224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C92248" w:rsidRDefault="00C92248" w:rsidP="00C9224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191021">
        <w:rPr>
          <w:sz w:val="24"/>
          <w:szCs w:val="24"/>
        </w:rPr>
        <w:t>Типов</w:t>
      </w:r>
      <w:r w:rsidR="00154C72">
        <w:rPr>
          <w:sz w:val="24"/>
          <w:szCs w:val="24"/>
        </w:rPr>
        <w:t>ых</w:t>
      </w:r>
      <w:r w:rsidRPr="00191021">
        <w:rPr>
          <w:sz w:val="24"/>
          <w:szCs w:val="24"/>
        </w:rPr>
        <w:t xml:space="preserve"> проект</w:t>
      </w:r>
      <w:r w:rsidR="00154C72">
        <w:rPr>
          <w:sz w:val="24"/>
          <w:szCs w:val="24"/>
        </w:rPr>
        <w:t>ов</w:t>
      </w:r>
      <w:r w:rsidRPr="00191021">
        <w:rPr>
          <w:sz w:val="24"/>
          <w:szCs w:val="24"/>
        </w:rPr>
        <w:t xml:space="preserve"> 3.407.1-143.8.66, 3.407.1-143.8.68</w:t>
      </w:r>
      <w:r>
        <w:rPr>
          <w:sz w:val="26"/>
          <w:szCs w:val="26"/>
        </w:rPr>
        <w:t>;</w:t>
      </w:r>
    </w:p>
    <w:p w:rsidR="00C92248" w:rsidRDefault="00C92248" w:rsidP="00C9224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92248" w:rsidRDefault="00C92248" w:rsidP="00C9224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C92248" w:rsidRDefault="00C92248" w:rsidP="00C922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92248" w:rsidRDefault="00C92248" w:rsidP="00C9224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92248" w:rsidRDefault="00C92248" w:rsidP="00C922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92248" w:rsidRDefault="00C92248" w:rsidP="00C922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92248" w:rsidRDefault="00C92248" w:rsidP="00C922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92248" w:rsidRDefault="00C92248" w:rsidP="00C922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92248" w:rsidRDefault="00C92248" w:rsidP="00C922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92248" w:rsidRDefault="00C92248" w:rsidP="00C922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92248" w:rsidRDefault="00C92248" w:rsidP="00C922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92248" w:rsidRDefault="00C92248" w:rsidP="00C922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92248" w:rsidRDefault="00C92248" w:rsidP="00C922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C92248" w:rsidRDefault="00C92248" w:rsidP="00C922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C92248" w:rsidRDefault="00C92248" w:rsidP="00C922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C92248" w:rsidRDefault="00C92248" w:rsidP="00C9224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92248" w:rsidRDefault="00C92248" w:rsidP="00C9224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92248" w:rsidRDefault="00C92248" w:rsidP="00C922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92248" w:rsidRDefault="00C92248" w:rsidP="00C922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FDE" w:rsidRDefault="00F27FDE">
      <w:r>
        <w:separator/>
      </w:r>
    </w:p>
  </w:endnote>
  <w:endnote w:type="continuationSeparator" w:id="0">
    <w:p w:rsidR="00F27FDE" w:rsidRDefault="00F2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FDE" w:rsidRDefault="00F27FDE">
      <w:r>
        <w:separator/>
      </w:r>
    </w:p>
  </w:footnote>
  <w:footnote w:type="continuationSeparator" w:id="0">
    <w:p w:rsidR="00F27FDE" w:rsidRDefault="00F27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05E211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E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4C72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021"/>
    <w:rsid w:val="00192E02"/>
    <w:rsid w:val="00195AEF"/>
    <w:rsid w:val="00195E7E"/>
    <w:rsid w:val="001962E5"/>
    <w:rsid w:val="0019658A"/>
    <w:rsid w:val="00196802"/>
    <w:rsid w:val="00196AE4"/>
    <w:rsid w:val="001A1B05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5BAC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47FA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0EC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BE5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3B2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0ED4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6E89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2A37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2FB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452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248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50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77CE"/>
    <w:rsid w:val="00DC0145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3B87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27FDE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F4E898-0881-450D-B194-39796C0CD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2A4F6-E220-4D8D-9665-4BC33EE0D027}"/>
</file>

<file path=customXml/itemProps2.xml><?xml version="1.0" encoding="utf-8"?>
<ds:datastoreItem xmlns:ds="http://schemas.openxmlformats.org/officeDocument/2006/customXml" ds:itemID="{B9D129E3-0832-437F-8B92-0B81021E3D45}"/>
</file>

<file path=customXml/itemProps3.xml><?xml version="1.0" encoding="utf-8"?>
<ds:datastoreItem xmlns:ds="http://schemas.openxmlformats.org/officeDocument/2006/customXml" ds:itemID="{9B8FCBB5-4F21-4E6A-A3BA-27424E6818BB}"/>
</file>

<file path=customXml/itemProps4.xml><?xml version="1.0" encoding="utf-8"?>
<ds:datastoreItem xmlns:ds="http://schemas.openxmlformats.org/officeDocument/2006/customXml" ds:itemID="{07B12EBE-0C04-4775-86F7-CFC528F0511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11</cp:revision>
  <cp:lastPrinted>2015-05-26T09:04:00Z</cp:lastPrinted>
  <dcterms:created xsi:type="dcterms:W3CDTF">2015-05-05T05:55:00Z</dcterms:created>
  <dcterms:modified xsi:type="dcterms:W3CDTF">2015-09-24T15:23:00Z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